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873B6" w14:textId="7D2CC9E0" w:rsidR="00535962" w:rsidRPr="00F7167E" w:rsidRDefault="00D90668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3C32E59">
                <wp:simplePos x="0" y="0"/>
                <wp:positionH relativeFrom="column">
                  <wp:posOffset>7058025</wp:posOffset>
                </wp:positionH>
                <wp:positionV relativeFrom="paragraph">
                  <wp:posOffset>-590550</wp:posOffset>
                </wp:positionV>
                <wp:extent cx="1949450" cy="802080"/>
                <wp:effectExtent l="0" t="0" r="12700" b="17145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08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28" y="676"/>
                            <a:ext cx="2425" cy="791"/>
                            <a:chOff x="9141" y="827"/>
                            <a:chExt cx="2019" cy="736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1" y="1187"/>
                              <a:ext cx="2009" cy="37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4C67E4D7" w:rsidR="006B202F" w:rsidRPr="00535962" w:rsidRDefault="00E85312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9F5B02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F5B02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1C2BD3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22B24">
                                      <w:rPr>
                                        <w:rStyle w:val="Style2"/>
                                      </w:rPr>
                                      <w:t>09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7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6" style="position:absolute;margin-left:555.75pt;margin-top:-46.5pt;width:153.5pt;height:63.1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28;top:676;width:2425;height:791" coordorigin="9141,827" coordsize="2019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41;top:1187;width:2009;height: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4C67E4D7" w:rsidR="006B202F" w:rsidRPr="00535962" w:rsidRDefault="00E85312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9F5B02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4D3384">
                                <w:rPr>
                                  <w:rStyle w:val="Style2"/>
                                </w:rPr>
                                <w:t>202</w:t>
                              </w:r>
                              <w:r w:rsidR="009F5B02">
                                <w:rPr>
                                  <w:rStyle w:val="Style2"/>
                                </w:rPr>
                                <w:t>4</w:t>
                              </w:r>
                              <w:r w:rsidR="001C2BD3">
                                <w:rPr>
                                  <w:rStyle w:val="Style2"/>
                                </w:rPr>
                                <w:t>-0</w:t>
                              </w:r>
                              <w:r w:rsidR="004D3384">
                                <w:rPr>
                                  <w:rStyle w:val="Style2"/>
                                </w:rPr>
                                <w:t>0</w:t>
                              </w:r>
                              <w:r w:rsidR="00822B24">
                                <w:rPr>
                                  <w:rStyle w:val="Style2"/>
                                </w:rPr>
                                <w:t>09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827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3B34D80A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DAE7373" w:rsidR="00BC61BD" w:rsidRPr="00BC61BD" w:rsidRDefault="004D338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D338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8900455" wp14:editId="3802E69A">
                                      <wp:extent cx="1482090" cy="523240"/>
                                      <wp:effectExtent l="0" t="0" r="0" b="0"/>
                                      <wp:docPr id="17" name="Picture 2" descr="Logotipo&#10;&#10;Descripción generada automáticament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7" name="Picture 2" descr="Logotipo&#10;&#10;Descripción generada automáticament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82090" cy="5232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D4BC8" id="Text Box 2" o:spid="_x0000_s1031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DAE7373" w:rsidR="00BC61BD" w:rsidRPr="00BC61BD" w:rsidRDefault="004D3384">
                          <w:pPr>
                            <w:rPr>
                              <w:lang w:val="en-US"/>
                            </w:rPr>
                          </w:pPr>
                          <w:r w:rsidRPr="004D3384">
                            <w:rPr>
                              <w:noProof/>
                            </w:rPr>
                            <w:drawing>
                              <wp:inline distT="0" distB="0" distL="0" distR="0" wp14:anchorId="28900455" wp14:editId="3802E69A">
                                <wp:extent cx="1482090" cy="523240"/>
                                <wp:effectExtent l="0" t="0" r="0" b="0"/>
                                <wp:docPr id="17" name="Picture 2" descr="Logotipo&#10;&#10;Descripción generada automáticament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2" descr="Logotipo&#10;&#10;Descripción generada automáticament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82090" cy="5232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5C91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3A498079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822B2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822B2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24E11"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24E11"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45479"/>
    <w:rsid w:val="000F7312"/>
    <w:rsid w:val="001007E7"/>
    <w:rsid w:val="001020C0"/>
    <w:rsid w:val="001030C5"/>
    <w:rsid w:val="00134D4F"/>
    <w:rsid w:val="001463BC"/>
    <w:rsid w:val="00157600"/>
    <w:rsid w:val="00165C6B"/>
    <w:rsid w:val="00170EC5"/>
    <w:rsid w:val="001828AD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2377F"/>
    <w:rsid w:val="00332B0B"/>
    <w:rsid w:val="00334E76"/>
    <w:rsid w:val="003C4888"/>
    <w:rsid w:val="003D160E"/>
    <w:rsid w:val="00410707"/>
    <w:rsid w:val="0042490F"/>
    <w:rsid w:val="00452E23"/>
    <w:rsid w:val="004564FE"/>
    <w:rsid w:val="00462024"/>
    <w:rsid w:val="00466B9C"/>
    <w:rsid w:val="004D3384"/>
    <w:rsid w:val="004D45A8"/>
    <w:rsid w:val="00521233"/>
    <w:rsid w:val="00535962"/>
    <w:rsid w:val="00560819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91C64"/>
    <w:rsid w:val="006B202F"/>
    <w:rsid w:val="006B365D"/>
    <w:rsid w:val="006D38F2"/>
    <w:rsid w:val="006E45AC"/>
    <w:rsid w:val="006F28AA"/>
    <w:rsid w:val="00721F4E"/>
    <w:rsid w:val="00725091"/>
    <w:rsid w:val="00780880"/>
    <w:rsid w:val="00795886"/>
    <w:rsid w:val="007B6F6F"/>
    <w:rsid w:val="007C1660"/>
    <w:rsid w:val="00806C78"/>
    <w:rsid w:val="00807015"/>
    <w:rsid w:val="00822B24"/>
    <w:rsid w:val="00831319"/>
    <w:rsid w:val="00845FCE"/>
    <w:rsid w:val="00850351"/>
    <w:rsid w:val="00861D16"/>
    <w:rsid w:val="00862F3E"/>
    <w:rsid w:val="0088000C"/>
    <w:rsid w:val="008B3AE5"/>
    <w:rsid w:val="00991864"/>
    <w:rsid w:val="009B42B9"/>
    <w:rsid w:val="009C118A"/>
    <w:rsid w:val="009F5B02"/>
    <w:rsid w:val="00A16099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97CE8"/>
    <w:rsid w:val="00CA0E82"/>
    <w:rsid w:val="00CA4661"/>
    <w:rsid w:val="00CE58A6"/>
    <w:rsid w:val="00CE67A3"/>
    <w:rsid w:val="00D02754"/>
    <w:rsid w:val="00D24FA7"/>
    <w:rsid w:val="00D64696"/>
    <w:rsid w:val="00D90668"/>
    <w:rsid w:val="00D90D49"/>
    <w:rsid w:val="00DC5D96"/>
    <w:rsid w:val="00DD4F3E"/>
    <w:rsid w:val="00E124CB"/>
    <w:rsid w:val="00E13E55"/>
    <w:rsid w:val="00E356E0"/>
    <w:rsid w:val="00E82D3B"/>
    <w:rsid w:val="00E85312"/>
    <w:rsid w:val="00EA40CE"/>
    <w:rsid w:val="00EA7406"/>
    <w:rsid w:val="00ED462C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A34F-0AE0-4064-9FBD-01BD7054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16</cp:revision>
  <cp:lastPrinted>2011-03-04T18:41:00Z</cp:lastPrinted>
  <dcterms:created xsi:type="dcterms:W3CDTF">2017-09-28T12:25:00Z</dcterms:created>
  <dcterms:modified xsi:type="dcterms:W3CDTF">2024-11-12T12:07:00Z</dcterms:modified>
</cp:coreProperties>
</file>